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24" w:rsidRPr="00B30708" w:rsidRDefault="00B30708">
      <w:pPr>
        <w:rPr>
          <w:b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“</w:t>
      </w:r>
      <w:r w:rsidR="00A7584A" w:rsidRPr="00B30708">
        <w:rPr>
          <w:b/>
          <w:i/>
          <w:sz w:val="32"/>
          <w:szCs w:val="32"/>
          <w:u w:val="single"/>
        </w:rPr>
        <w:t>Chalk Attack</w:t>
      </w:r>
      <w:r>
        <w:rPr>
          <w:b/>
          <w:i/>
          <w:sz w:val="32"/>
          <w:szCs w:val="32"/>
          <w:u w:val="single"/>
        </w:rPr>
        <w:t>”</w:t>
      </w:r>
      <w:r w:rsidR="00A7584A" w:rsidRPr="00B30708">
        <w:rPr>
          <w:b/>
          <w:sz w:val="32"/>
          <w:szCs w:val="32"/>
          <w:u w:val="single"/>
        </w:rPr>
        <w:t xml:space="preserve"> ideas for Food Revolution Day Prep:</w:t>
      </w:r>
    </w:p>
    <w:p w:rsidR="00B30708" w:rsidRPr="00B30708" w:rsidRDefault="00B30708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Food Revolution Day: Cook it. Share It. Live it.</w:t>
      </w:r>
    </w:p>
    <w:p w:rsidR="00177366" w:rsidRPr="00B30708" w:rsidRDefault="00177366" w:rsidP="00177366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 xml:space="preserve">Eat your veggies – have less </w:t>
      </w:r>
      <w:proofErr w:type="spellStart"/>
      <w:proofErr w:type="gramStart"/>
      <w:r w:rsidRPr="00B30708">
        <w:rPr>
          <w:rFonts w:ascii="Arial" w:hAnsi="Arial" w:cs="Arial"/>
          <w:b/>
          <w:sz w:val="24"/>
          <w:szCs w:val="24"/>
        </w:rPr>
        <w:t>wedgies</w:t>
      </w:r>
      <w:proofErr w:type="spellEnd"/>
      <w:proofErr w:type="gramEnd"/>
      <w:r w:rsidRPr="00B30708">
        <w:rPr>
          <w:rFonts w:ascii="Arial" w:hAnsi="Arial" w:cs="Arial"/>
          <w:b/>
          <w:sz w:val="24"/>
          <w:szCs w:val="24"/>
        </w:rPr>
        <w:t>!</w:t>
      </w:r>
    </w:p>
    <w:p w:rsidR="003869D6" w:rsidRPr="00B30708" w:rsidRDefault="003869D6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 xml:space="preserve">Get </w:t>
      </w:r>
      <w:r w:rsidRPr="00B30708">
        <w:rPr>
          <w:rFonts w:ascii="Arial" w:hAnsi="Arial" w:cs="Arial"/>
          <w:b/>
          <w:i/>
          <w:sz w:val="24"/>
          <w:szCs w:val="24"/>
        </w:rPr>
        <w:t>Real</w:t>
      </w:r>
      <w:r w:rsidR="00B71C0F" w:rsidRPr="00B30708">
        <w:rPr>
          <w:rFonts w:ascii="Arial" w:hAnsi="Arial" w:cs="Arial"/>
          <w:b/>
          <w:sz w:val="24"/>
          <w:szCs w:val="24"/>
        </w:rPr>
        <w:t>!!!</w:t>
      </w:r>
    </w:p>
    <w:p w:rsidR="00B30708" w:rsidRPr="00B30708" w:rsidRDefault="00B30708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  <w:lang w:val="en-US"/>
        </w:rPr>
        <w:t>Why put off feeling good?</w:t>
      </w:r>
    </w:p>
    <w:p w:rsidR="00177366" w:rsidRDefault="00177366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Keep C</w:t>
      </w:r>
      <w:r w:rsidRPr="00177366">
        <w:rPr>
          <w:rFonts w:ascii="Arial" w:hAnsi="Arial" w:cs="Arial"/>
          <w:b/>
          <w:sz w:val="24"/>
          <w:szCs w:val="24"/>
        </w:rPr>
        <w:t>alm and Veggie On!</w:t>
      </w:r>
    </w:p>
    <w:p w:rsidR="00177366" w:rsidRPr="00177366" w:rsidRDefault="00177366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Where does your food come from?</w:t>
      </w:r>
    </w:p>
    <w:p w:rsidR="009605CC" w:rsidRPr="00B30708" w:rsidRDefault="00313C41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  <w:u w:val="single"/>
        </w:rPr>
      </w:pPr>
      <w:r w:rsidRPr="00B30708">
        <w:rPr>
          <w:rFonts w:ascii="Arial" w:hAnsi="Arial" w:cs="Arial"/>
          <w:b/>
          <w:sz w:val="24"/>
          <w:szCs w:val="24"/>
          <w:lang w:val="en-IN"/>
        </w:rPr>
        <w:t xml:space="preserve">Tired? </w:t>
      </w:r>
      <w:r w:rsidR="00B71C0F" w:rsidRPr="00B30708">
        <w:rPr>
          <w:rFonts w:ascii="Arial" w:hAnsi="Arial" w:cs="Arial"/>
          <w:b/>
          <w:sz w:val="24"/>
          <w:szCs w:val="24"/>
          <w:lang w:val="en-IN"/>
        </w:rPr>
        <w:t>Moody</w:t>
      </w:r>
      <w:r w:rsidRPr="00B30708">
        <w:rPr>
          <w:rFonts w:ascii="Arial" w:hAnsi="Arial" w:cs="Arial"/>
          <w:b/>
          <w:sz w:val="24"/>
          <w:szCs w:val="24"/>
          <w:lang w:val="en-IN"/>
        </w:rPr>
        <w:t>? Sluggish</w:t>
      </w:r>
      <w:r w:rsidR="009605CC" w:rsidRPr="00B30708">
        <w:rPr>
          <w:rFonts w:ascii="Arial" w:hAnsi="Arial" w:cs="Arial"/>
          <w:b/>
          <w:sz w:val="24"/>
          <w:szCs w:val="24"/>
          <w:lang w:val="en-IN"/>
        </w:rPr>
        <w:t>?  What did you eat for breakfast?</w:t>
      </w:r>
    </w:p>
    <w:p w:rsidR="00B30708" w:rsidRPr="00B30708" w:rsidRDefault="00B30708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What colour is a sweet potato?</w:t>
      </w:r>
    </w:p>
    <w:p w:rsidR="009605CC" w:rsidRPr="00B30708" w:rsidRDefault="009605CC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  <w:u w:val="single"/>
        </w:rPr>
      </w:pPr>
      <w:r w:rsidRPr="00B30708">
        <w:rPr>
          <w:rFonts w:ascii="Arial" w:hAnsi="Arial" w:cs="Arial"/>
          <w:b/>
          <w:sz w:val="24"/>
          <w:szCs w:val="24"/>
        </w:rPr>
        <w:t>Take care of your body, and it will take care of you</w:t>
      </w:r>
    </w:p>
    <w:p w:rsidR="009605CC" w:rsidRPr="00B30708" w:rsidRDefault="009605CC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  <w:u w:val="single"/>
        </w:rPr>
      </w:pPr>
      <w:r w:rsidRPr="00B30708">
        <w:rPr>
          <w:rFonts w:ascii="Arial" w:hAnsi="Arial" w:cs="Arial"/>
          <w:b/>
          <w:sz w:val="24"/>
          <w:szCs w:val="24"/>
        </w:rPr>
        <w:t>What you eat becomes a part of you</w:t>
      </w:r>
    </w:p>
    <w:p w:rsidR="00B71C0F" w:rsidRPr="00B30708" w:rsidRDefault="00B71C0F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Junk the Junk Food</w:t>
      </w:r>
    </w:p>
    <w:p w:rsidR="00B30708" w:rsidRPr="00B30708" w:rsidRDefault="00743CC4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B30708" w:rsidRPr="00B30708">
        <w:rPr>
          <w:rFonts w:ascii="Arial" w:hAnsi="Arial" w:cs="Arial"/>
          <w:b/>
          <w:sz w:val="24"/>
          <w:szCs w:val="24"/>
        </w:rPr>
        <w:t>hat</w:t>
      </w:r>
      <w:r>
        <w:rPr>
          <w:rFonts w:ascii="Arial" w:hAnsi="Arial" w:cs="Arial"/>
          <w:b/>
          <w:sz w:val="24"/>
          <w:szCs w:val="24"/>
        </w:rPr>
        <w:t>’s in your food</w:t>
      </w:r>
      <w:r w:rsidR="00B30708" w:rsidRPr="00B3070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matters!</w:t>
      </w:r>
    </w:p>
    <w:p w:rsidR="000C76EA" w:rsidRPr="00B30708" w:rsidRDefault="000C76EA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Live life by the Seed of your Plants!</w:t>
      </w:r>
    </w:p>
    <w:p w:rsidR="000C76EA" w:rsidRPr="00B30708" w:rsidRDefault="00C84AB1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 xml:space="preserve">How do </w:t>
      </w:r>
      <w:r w:rsidRPr="00743CC4">
        <w:rPr>
          <w:rFonts w:ascii="Arial" w:hAnsi="Arial" w:cs="Arial"/>
          <w:b/>
          <w:sz w:val="24"/>
          <w:szCs w:val="24"/>
          <w:u w:val="single"/>
        </w:rPr>
        <w:t>you</w:t>
      </w:r>
      <w:r w:rsidRPr="00B30708">
        <w:rPr>
          <w:rFonts w:ascii="Arial" w:hAnsi="Arial" w:cs="Arial"/>
          <w:b/>
          <w:sz w:val="24"/>
          <w:szCs w:val="24"/>
        </w:rPr>
        <w:t xml:space="preserve"> </w:t>
      </w:r>
      <w:r w:rsidR="000C76EA" w:rsidRPr="00B30708">
        <w:rPr>
          <w:rFonts w:ascii="Arial" w:hAnsi="Arial" w:cs="Arial"/>
          <w:b/>
          <w:sz w:val="24"/>
          <w:szCs w:val="24"/>
        </w:rPr>
        <w:t>cook from scratch?</w:t>
      </w:r>
    </w:p>
    <w:p w:rsidR="00313C41" w:rsidRPr="00B30708" w:rsidRDefault="00313C41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What are you feeding your body?</w:t>
      </w:r>
    </w:p>
    <w:p w:rsidR="00313C41" w:rsidRPr="00B30708" w:rsidRDefault="00313C41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 xml:space="preserve">Name 5 </w:t>
      </w:r>
      <w:r w:rsidR="00743CC4">
        <w:rPr>
          <w:rFonts w:ascii="Arial" w:hAnsi="Arial" w:cs="Arial"/>
          <w:b/>
          <w:sz w:val="24"/>
          <w:szCs w:val="24"/>
        </w:rPr>
        <w:t xml:space="preserve">ingredients that are in lasagne. </w:t>
      </w:r>
      <w:r w:rsidR="00743CC4" w:rsidRPr="00177366">
        <w:rPr>
          <w:rFonts w:ascii="Arial" w:hAnsi="Arial" w:cs="Arial"/>
          <w:i/>
          <w:sz w:val="24"/>
          <w:szCs w:val="24"/>
        </w:rPr>
        <w:t>(</w:t>
      </w:r>
      <w:proofErr w:type="gramStart"/>
      <w:r w:rsidR="00743CC4" w:rsidRPr="00177366">
        <w:rPr>
          <w:rFonts w:ascii="Arial" w:hAnsi="Arial" w:cs="Arial"/>
          <w:i/>
          <w:sz w:val="24"/>
          <w:szCs w:val="24"/>
        </w:rPr>
        <w:t>or</w:t>
      </w:r>
      <w:proofErr w:type="gramEnd"/>
      <w:r w:rsidR="00743CC4" w:rsidRPr="00177366">
        <w:rPr>
          <w:rFonts w:ascii="Arial" w:hAnsi="Arial" w:cs="Arial"/>
          <w:i/>
          <w:sz w:val="24"/>
          <w:szCs w:val="24"/>
        </w:rPr>
        <w:t xml:space="preserve"> some other dish -suggestions?)</w:t>
      </w:r>
      <w:r w:rsidRPr="00B30708">
        <w:rPr>
          <w:rFonts w:ascii="Arial" w:hAnsi="Arial" w:cs="Arial"/>
          <w:b/>
          <w:sz w:val="24"/>
          <w:szCs w:val="24"/>
        </w:rPr>
        <w:t xml:space="preserve"> </w:t>
      </w:r>
    </w:p>
    <w:p w:rsidR="00B30708" w:rsidRDefault="00B30708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Eat Fresh</w:t>
      </w:r>
      <w:r w:rsidR="00743CC4">
        <w:rPr>
          <w:rFonts w:ascii="Arial" w:hAnsi="Arial" w:cs="Arial"/>
          <w:b/>
          <w:sz w:val="24"/>
          <w:szCs w:val="24"/>
        </w:rPr>
        <w:t xml:space="preserve"> Every D</w:t>
      </w:r>
      <w:r w:rsidRPr="00B30708">
        <w:rPr>
          <w:rFonts w:ascii="Arial" w:hAnsi="Arial" w:cs="Arial"/>
          <w:b/>
          <w:sz w:val="24"/>
          <w:szCs w:val="24"/>
        </w:rPr>
        <w:t>ay!</w:t>
      </w:r>
    </w:p>
    <w:p w:rsidR="00B30708" w:rsidRPr="00B30708" w:rsidRDefault="00B30708" w:rsidP="00B30708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lang w:val="en-IN"/>
        </w:rPr>
        <w:t>An apple a day</w:t>
      </w:r>
      <w:r w:rsidRPr="00B30708">
        <w:rPr>
          <w:rFonts w:ascii="Arial" w:hAnsi="Arial" w:cs="Arial"/>
          <w:b/>
          <w:sz w:val="24"/>
          <w:szCs w:val="24"/>
          <w:lang w:val="en-IN"/>
        </w:rPr>
        <w:t xml:space="preserve"> keeps the doctor away</w:t>
      </w:r>
      <w:bookmarkStart w:id="0" w:name="_GoBack"/>
      <w:bookmarkEnd w:id="0"/>
    </w:p>
    <w:p w:rsidR="00743CC4" w:rsidRPr="00743CC4" w:rsidRDefault="00B30708" w:rsidP="00743CC4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  <w:u w:val="single"/>
        </w:rPr>
      </w:pPr>
      <w:r w:rsidRPr="00B30708">
        <w:rPr>
          <w:rFonts w:ascii="Arial" w:hAnsi="Arial" w:cs="Arial"/>
          <w:b/>
          <w:sz w:val="24"/>
          <w:szCs w:val="24"/>
        </w:rPr>
        <w:t>Eat well, Feel well</w:t>
      </w:r>
    </w:p>
    <w:p w:rsidR="00743CC4" w:rsidRPr="00743CC4" w:rsidRDefault="00743CC4" w:rsidP="00743CC4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b/>
          <w:sz w:val="24"/>
          <w:szCs w:val="24"/>
        </w:rPr>
      </w:pPr>
      <w:r w:rsidRPr="00B30708">
        <w:rPr>
          <w:rFonts w:ascii="Arial" w:hAnsi="Arial" w:cs="Arial"/>
          <w:b/>
          <w:sz w:val="24"/>
          <w:szCs w:val="24"/>
        </w:rPr>
        <w:t>K</w:t>
      </w:r>
      <w:r>
        <w:rPr>
          <w:rFonts w:ascii="Arial" w:hAnsi="Arial" w:cs="Arial"/>
          <w:b/>
          <w:sz w:val="24"/>
          <w:szCs w:val="24"/>
        </w:rPr>
        <w:t>now your farmer, know your food</w:t>
      </w:r>
    </w:p>
    <w:p w:rsidR="00B30708" w:rsidRPr="00B30708" w:rsidRDefault="00B30708" w:rsidP="00B30708">
      <w:pPr>
        <w:ind w:left="360"/>
        <w:rPr>
          <w:rFonts w:cstheme="minorHAnsi"/>
          <w:b/>
          <w:sz w:val="24"/>
          <w:szCs w:val="24"/>
        </w:rPr>
      </w:pPr>
    </w:p>
    <w:sectPr w:rsidR="00B30708" w:rsidRPr="00B307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A35"/>
    <w:multiLevelType w:val="hybridMultilevel"/>
    <w:tmpl w:val="4FFE5D7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4A"/>
    <w:rsid w:val="000C76EA"/>
    <w:rsid w:val="00177366"/>
    <w:rsid w:val="00313C41"/>
    <w:rsid w:val="003869D6"/>
    <w:rsid w:val="00470524"/>
    <w:rsid w:val="00743CC4"/>
    <w:rsid w:val="009605CC"/>
    <w:rsid w:val="00A7584A"/>
    <w:rsid w:val="00B30708"/>
    <w:rsid w:val="00B71C0F"/>
    <w:rsid w:val="00C84AB1"/>
    <w:rsid w:val="00D4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84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84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2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5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3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92D61A27.dotm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Canadian Red Cross/La Croix-Rouge Canadienne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McGuiness</dc:creator>
  <cp:lastModifiedBy>Rachel McGuiness</cp:lastModifiedBy>
  <cp:revision>2</cp:revision>
  <dcterms:created xsi:type="dcterms:W3CDTF">2013-05-01T15:51:00Z</dcterms:created>
  <dcterms:modified xsi:type="dcterms:W3CDTF">2013-05-01T15:51:00Z</dcterms:modified>
</cp:coreProperties>
</file>